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E2" w:rsidRDefault="004245E2" w:rsidP="00E30C01">
      <w:pPr>
        <w:spacing w:after="0" w:line="240" w:lineRule="auto"/>
        <w:jc w:val="center"/>
        <w:rPr>
          <w:rFonts w:ascii="Times New Roman" w:hAnsi="Times New Roman"/>
        </w:rPr>
      </w:pPr>
      <w:r w:rsidRPr="00E30C01">
        <w:rPr>
          <w:rFonts w:ascii="Times New Roman" w:hAnsi="Times New Roman"/>
        </w:rPr>
        <w:t xml:space="preserve">Вопросы на знание содержания романа М.А. Булгакова </w:t>
      </w:r>
    </w:p>
    <w:p w:rsidR="004245E2" w:rsidRPr="00C447AB" w:rsidRDefault="004245E2" w:rsidP="00E30C01">
      <w:pPr>
        <w:spacing w:after="0" w:line="240" w:lineRule="auto"/>
        <w:jc w:val="center"/>
        <w:rPr>
          <w:rFonts w:ascii="Times New Roman" w:hAnsi="Times New Roman"/>
        </w:rPr>
      </w:pPr>
      <w:r w:rsidRPr="00E30C01">
        <w:rPr>
          <w:rFonts w:ascii="Times New Roman" w:hAnsi="Times New Roman"/>
        </w:rPr>
        <w:t xml:space="preserve"> «Мастер и Маргарита»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 xml:space="preserve">I </w:t>
      </w:r>
      <w:r>
        <w:rPr>
          <w:rFonts w:ascii="Times New Roman" w:hAnsi="Times New Roman"/>
        </w:rPr>
        <w:t>вариант</w:t>
      </w:r>
    </w:p>
    <w:p w:rsidR="004245E2" w:rsidRPr="00E30C01" w:rsidRDefault="004245E2" w:rsidP="00F124A5">
      <w:pPr>
        <w:pStyle w:val="BodyTextIndent"/>
        <w:numPr>
          <w:ilvl w:val="0"/>
          <w:numId w:val="1"/>
        </w:numPr>
        <w:spacing w:line="240" w:lineRule="auto"/>
      </w:pPr>
      <w:r w:rsidRPr="00E30C01">
        <w:t>Чьи это слова: «Свежесть, свежесть и свежесть, вот что должно быть девизом всякого буфетчика»?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этот герой: « лицо… было изуродовано: нос его некогда был разбит ударом германской палицы»?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дирижировал оркестром на балу у Воланда?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Откуда родом Иешуа?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Кому на сеансе черной магии оторвали голову?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За что был наказан буфетчик Соков?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Откуда приехал дядя Берлиоза?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такая Наташа?</w:t>
      </w:r>
    </w:p>
    <w:p w:rsidR="004245E2" w:rsidRPr="00E30C01" w:rsidRDefault="004245E2" w:rsidP="00F124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Сколько лет Рюхину?</w:t>
      </w:r>
    </w:p>
    <w:p w:rsidR="004245E2" w:rsidRPr="00C447AB" w:rsidRDefault="004245E2" w:rsidP="00C447AB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Чьи это слова: «Я верую! Что-то должно произойти, потому что за что же мне послана пожизненная мука?»</w:t>
      </w:r>
    </w:p>
    <w:p w:rsidR="004245E2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</w:p>
    <w:p w:rsidR="004245E2" w:rsidRPr="00C447AB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  <w:r w:rsidRPr="00C447AB">
        <w:rPr>
          <w:rFonts w:ascii="Times New Roman" w:hAnsi="Times New Roman"/>
        </w:rPr>
        <w:t xml:space="preserve">Вопросы на знание содержания романа М.А. Булгакова </w:t>
      </w:r>
    </w:p>
    <w:p w:rsidR="004245E2" w:rsidRPr="00C447AB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  <w:r w:rsidRPr="00C447AB">
        <w:rPr>
          <w:rFonts w:ascii="Times New Roman" w:hAnsi="Times New Roman"/>
        </w:rPr>
        <w:t xml:space="preserve"> «Мастер и Маргарита»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II</w:t>
      </w:r>
      <w:r w:rsidRPr="00C447A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вариант</w:t>
      </w:r>
    </w:p>
    <w:p w:rsidR="004245E2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E30C01">
        <w:rPr>
          <w:rFonts w:ascii="Times New Roman" w:hAnsi="Times New Roman"/>
        </w:rPr>
        <w:t>Узнай героя: «плечистый, рыжеватый, вихрастый молодой человек… в ковбойке, жеваных белых брюках и черных тапочках».</w:t>
      </w:r>
      <w:r>
        <w:rPr>
          <w:rFonts w:ascii="Times New Roman" w:hAnsi="Times New Roman"/>
        </w:rPr>
        <w:t>2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30C01">
        <w:rPr>
          <w:rFonts w:ascii="Times New Roman" w:hAnsi="Times New Roman"/>
        </w:rPr>
        <w:t>Как звали Крысобоя?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E30C01">
        <w:rPr>
          <w:rFonts w:ascii="Times New Roman" w:hAnsi="Times New Roman"/>
        </w:rPr>
        <w:t>Чьи это слова: «Мне двадцать три года, и я подам жалобу на вас всех. А на тебя в особенности, гнида»?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E30C01">
        <w:rPr>
          <w:rFonts w:ascii="Times New Roman" w:hAnsi="Times New Roman"/>
        </w:rPr>
        <w:t xml:space="preserve">Что должна была крикнуть Маргарита, пролетая над воротами?     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E30C01">
        <w:rPr>
          <w:rFonts w:ascii="Times New Roman" w:hAnsi="Times New Roman"/>
        </w:rPr>
        <w:t>Чем были озабочены все идущие за гробом Берлиоза?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6.Как звали </w:t>
      </w:r>
      <w:r w:rsidRPr="00E30C01">
        <w:rPr>
          <w:rFonts w:ascii="Times New Roman" w:hAnsi="Times New Roman"/>
        </w:rPr>
        <w:t xml:space="preserve"> приятеля мастера, которого не одобряла Маргарита?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E30C01">
        <w:rPr>
          <w:rFonts w:ascii="Times New Roman" w:hAnsi="Times New Roman"/>
        </w:rPr>
        <w:t>Кто отвез поэта Бездомного в больницу?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Pr="00E30C01">
        <w:rPr>
          <w:rFonts w:ascii="Times New Roman" w:hAnsi="Times New Roman"/>
        </w:rPr>
        <w:t>Кем был мастер по образованию?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E30C01">
        <w:rPr>
          <w:rFonts w:ascii="Times New Roman" w:hAnsi="Times New Roman"/>
        </w:rPr>
        <w:t>Какие цветы любил мастер?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E30C01">
        <w:rPr>
          <w:rFonts w:ascii="Times New Roman" w:hAnsi="Times New Roman"/>
        </w:rPr>
        <w:t>По какому адресу проживал Степа Лиходеев?</w:t>
      </w:r>
    </w:p>
    <w:p w:rsidR="004245E2" w:rsidRDefault="004245E2" w:rsidP="00C447AB">
      <w:pPr>
        <w:spacing w:after="0" w:line="240" w:lineRule="auto"/>
        <w:jc w:val="center"/>
        <w:rPr>
          <w:rFonts w:ascii="Times New Roman" w:hAnsi="Times New Roman"/>
        </w:rPr>
      </w:pPr>
    </w:p>
    <w:p w:rsidR="004245E2" w:rsidRDefault="004245E2" w:rsidP="00C447AB">
      <w:pPr>
        <w:spacing w:after="0" w:line="240" w:lineRule="auto"/>
        <w:jc w:val="center"/>
        <w:rPr>
          <w:rFonts w:ascii="Times New Roman" w:hAnsi="Times New Roman"/>
        </w:rPr>
      </w:pPr>
      <w:r w:rsidRPr="00E30C01">
        <w:rPr>
          <w:rFonts w:ascii="Times New Roman" w:hAnsi="Times New Roman"/>
        </w:rPr>
        <w:t xml:space="preserve">Вопросы на знание содержания романа М.А. Булгакова </w:t>
      </w:r>
    </w:p>
    <w:p w:rsidR="004245E2" w:rsidRPr="00E30C01" w:rsidRDefault="004245E2" w:rsidP="00C447AB">
      <w:pPr>
        <w:spacing w:after="0" w:line="240" w:lineRule="auto"/>
        <w:jc w:val="center"/>
        <w:rPr>
          <w:rFonts w:ascii="Times New Roman" w:hAnsi="Times New Roman"/>
        </w:rPr>
      </w:pPr>
      <w:r w:rsidRPr="00E30C01">
        <w:rPr>
          <w:rFonts w:ascii="Times New Roman" w:hAnsi="Times New Roman"/>
        </w:rPr>
        <w:t xml:space="preserve"> «Мастер и Маргарита»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I</w:t>
      </w:r>
      <w:r w:rsidRPr="00C447A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вариант</w:t>
      </w:r>
    </w:p>
    <w:p w:rsidR="004245E2" w:rsidRPr="00E30C01" w:rsidRDefault="004245E2" w:rsidP="00C447AB">
      <w:pPr>
        <w:pStyle w:val="BodyTextIndent"/>
        <w:numPr>
          <w:ilvl w:val="0"/>
          <w:numId w:val="3"/>
        </w:numPr>
        <w:spacing w:line="240" w:lineRule="auto"/>
      </w:pPr>
      <w:r w:rsidRPr="00E30C01">
        <w:t>Чьи это слова: «Свежесть, свежесть и свежесть, вот что должно быть девизом всякого буфетчика»?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этот герой: « лицо… было изуродовано: нос его некогда был разбит ударом германской палицы»?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дирижировал оркестром на балу у Воланда?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Откуда родом Иешуа?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Кому на сеансе черной магии оторвали голову?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За что был наказан буфетчик Соков?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Откуда приехал дядя Берлиоза?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Кто такая Наташа?</w:t>
      </w:r>
    </w:p>
    <w:p w:rsidR="004245E2" w:rsidRPr="00E30C01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Сколько лет Рюхину?</w:t>
      </w:r>
    </w:p>
    <w:p w:rsidR="004245E2" w:rsidRPr="00C447AB" w:rsidRDefault="004245E2" w:rsidP="00C447AB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E30C01">
        <w:rPr>
          <w:rFonts w:ascii="Times New Roman" w:hAnsi="Times New Roman"/>
        </w:rPr>
        <w:t>Чьи это слова: «Я верую! Что-то должно произойти, потому что за что же мне послана пожизненная мука?»</w:t>
      </w:r>
    </w:p>
    <w:p w:rsidR="004245E2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</w:p>
    <w:p w:rsidR="004245E2" w:rsidRPr="00C447AB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  <w:r w:rsidRPr="00C447AB">
        <w:rPr>
          <w:rFonts w:ascii="Times New Roman" w:hAnsi="Times New Roman"/>
        </w:rPr>
        <w:t xml:space="preserve">Вопросы на знание содержания романа М.А. Булгакова </w:t>
      </w:r>
    </w:p>
    <w:p w:rsidR="004245E2" w:rsidRPr="00E30C01" w:rsidRDefault="004245E2" w:rsidP="00C447AB">
      <w:pPr>
        <w:pStyle w:val="ListParagraph"/>
        <w:spacing w:after="0" w:line="240" w:lineRule="auto"/>
        <w:jc w:val="center"/>
        <w:rPr>
          <w:rFonts w:ascii="Times New Roman" w:hAnsi="Times New Roman"/>
        </w:rPr>
      </w:pPr>
      <w:r w:rsidRPr="00C447AB">
        <w:rPr>
          <w:rFonts w:ascii="Times New Roman" w:hAnsi="Times New Roman"/>
        </w:rPr>
        <w:t xml:space="preserve"> «Мастер и Маргарита»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II</w:t>
      </w:r>
      <w:r w:rsidRPr="00C447A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вариант</w:t>
      </w:r>
    </w:p>
    <w:p w:rsidR="004245E2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E30C01">
        <w:rPr>
          <w:rFonts w:ascii="Times New Roman" w:hAnsi="Times New Roman"/>
        </w:rPr>
        <w:t>Узнай героя: «плечистый, рыжеватый, вихрастый молодой человек… в ковбойке, жеваных белых брюках и черных тапочках».</w:t>
      </w:r>
      <w:r>
        <w:rPr>
          <w:rFonts w:ascii="Times New Roman" w:hAnsi="Times New Roman"/>
        </w:rPr>
        <w:t>2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E30C01">
        <w:rPr>
          <w:rFonts w:ascii="Times New Roman" w:hAnsi="Times New Roman"/>
        </w:rPr>
        <w:t>Как звали Крысобоя?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Pr="00E30C01">
        <w:rPr>
          <w:rFonts w:ascii="Times New Roman" w:hAnsi="Times New Roman"/>
        </w:rPr>
        <w:t>Чьи это слова: «Мне двадцать три года, и я подам жалобу на вас всех. А на тебя в особенности, гнида»?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E30C01">
        <w:rPr>
          <w:rFonts w:ascii="Times New Roman" w:hAnsi="Times New Roman"/>
        </w:rPr>
        <w:t xml:space="preserve">Что должна была крикнуть Маргарита, пролетая над воротами?     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E30C01">
        <w:rPr>
          <w:rFonts w:ascii="Times New Roman" w:hAnsi="Times New Roman"/>
        </w:rPr>
        <w:t>Чем были озабочены все идущие за гробом Берлиоза?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6.Как звали </w:t>
      </w:r>
      <w:r w:rsidRPr="00E30C01">
        <w:rPr>
          <w:rFonts w:ascii="Times New Roman" w:hAnsi="Times New Roman"/>
        </w:rPr>
        <w:t xml:space="preserve"> приятеля мастера, которого не одобряла Маргарита?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Pr="00E30C01">
        <w:rPr>
          <w:rFonts w:ascii="Times New Roman" w:hAnsi="Times New Roman"/>
        </w:rPr>
        <w:t>Кто отвез поэта Бездомного в больницу?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Pr="00E30C01">
        <w:rPr>
          <w:rFonts w:ascii="Times New Roman" w:hAnsi="Times New Roman"/>
        </w:rPr>
        <w:t>Кем был мастер по образованию?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E30C01">
        <w:rPr>
          <w:rFonts w:ascii="Times New Roman" w:hAnsi="Times New Roman"/>
        </w:rPr>
        <w:t>Какие цветы любил мастер?</w:t>
      </w:r>
    </w:p>
    <w:p w:rsidR="004245E2" w:rsidRPr="00E30C01" w:rsidRDefault="004245E2" w:rsidP="00C447AB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 w:rsidRPr="00E30C01">
        <w:rPr>
          <w:rFonts w:ascii="Times New Roman" w:hAnsi="Times New Roman"/>
        </w:rPr>
        <w:t>По какому адресу проживал Степа Лиходеев?</w:t>
      </w:r>
    </w:p>
    <w:p w:rsidR="004245E2" w:rsidRDefault="004245E2" w:rsidP="00C447AB">
      <w:pPr>
        <w:ind w:firstLine="180"/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ind w:left="-720"/>
        <w:rPr>
          <w:rFonts w:ascii="Times New Roman" w:hAnsi="Times New Roman"/>
        </w:rPr>
      </w:pPr>
    </w:p>
    <w:p w:rsidR="004245E2" w:rsidRPr="00E30C01" w:rsidRDefault="004245E2" w:rsidP="00F124A5">
      <w:pPr>
        <w:jc w:val="center"/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rPr>
          <w:rFonts w:ascii="Times New Roman" w:hAnsi="Times New Roman"/>
        </w:rPr>
      </w:pPr>
    </w:p>
    <w:p w:rsidR="004245E2" w:rsidRPr="00E30C01" w:rsidRDefault="004245E2" w:rsidP="00F124A5">
      <w:pPr>
        <w:ind w:left="180"/>
        <w:rPr>
          <w:rFonts w:ascii="Times New Roman" w:hAnsi="Times New Roman"/>
        </w:rPr>
      </w:pPr>
    </w:p>
    <w:p w:rsidR="004245E2" w:rsidRPr="00E30C01" w:rsidRDefault="004245E2">
      <w:pPr>
        <w:rPr>
          <w:rFonts w:ascii="Times New Roman" w:hAnsi="Times New Roman"/>
        </w:rPr>
      </w:pPr>
    </w:p>
    <w:sectPr w:rsidR="004245E2" w:rsidRPr="00E30C01" w:rsidSect="00C447AB">
      <w:footerReference w:type="default" r:id="rId7"/>
      <w:pgSz w:w="11906" w:h="16838"/>
      <w:pgMar w:top="567" w:right="510" w:bottom="62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5E2" w:rsidRDefault="004245E2" w:rsidP="0094614E">
      <w:pPr>
        <w:spacing w:after="0" w:line="240" w:lineRule="auto"/>
      </w:pPr>
      <w:r>
        <w:separator/>
      </w:r>
    </w:p>
  </w:endnote>
  <w:endnote w:type="continuationSeparator" w:id="0">
    <w:p w:rsidR="004245E2" w:rsidRDefault="004245E2" w:rsidP="0094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5E2" w:rsidRDefault="004245E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45E2" w:rsidRDefault="004245E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5E2" w:rsidRDefault="004245E2" w:rsidP="0094614E">
      <w:pPr>
        <w:spacing w:after="0" w:line="240" w:lineRule="auto"/>
      </w:pPr>
      <w:r>
        <w:separator/>
      </w:r>
    </w:p>
  </w:footnote>
  <w:footnote w:type="continuationSeparator" w:id="0">
    <w:p w:rsidR="004245E2" w:rsidRDefault="004245E2" w:rsidP="00946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76D4"/>
    <w:multiLevelType w:val="hybridMultilevel"/>
    <w:tmpl w:val="E242B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9024D1"/>
    <w:multiLevelType w:val="hybridMultilevel"/>
    <w:tmpl w:val="E242B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255FED"/>
    <w:multiLevelType w:val="hybridMultilevel"/>
    <w:tmpl w:val="E242B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4A5"/>
    <w:rsid w:val="00141902"/>
    <w:rsid w:val="00417B8D"/>
    <w:rsid w:val="004245E2"/>
    <w:rsid w:val="004565F4"/>
    <w:rsid w:val="008013E4"/>
    <w:rsid w:val="0094614E"/>
    <w:rsid w:val="00C447AB"/>
    <w:rsid w:val="00D63750"/>
    <w:rsid w:val="00E30C01"/>
    <w:rsid w:val="00F1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1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F124A5"/>
    <w:pPr>
      <w:spacing w:after="0" w:line="360" w:lineRule="auto"/>
      <w:ind w:left="36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124A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F124A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24A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F124A5"/>
    <w:rPr>
      <w:rFonts w:cs="Times New Roman"/>
    </w:rPr>
  </w:style>
  <w:style w:type="paragraph" w:styleId="ListParagraph">
    <w:name w:val="List Paragraph"/>
    <w:basedOn w:val="Normal"/>
    <w:uiPriority w:val="99"/>
    <w:qFormat/>
    <w:rsid w:val="00C447A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377</Words>
  <Characters>2154</Characters>
  <Application>Microsoft Office Outlook</Application>
  <DocSecurity>0</DocSecurity>
  <Lines>0</Lines>
  <Paragraphs>0</Paragraphs>
  <ScaleCrop>false</ScaleCrop>
  <Company>Нижнетуринская гимназия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26</cp:lastModifiedBy>
  <cp:revision>5</cp:revision>
  <cp:lastPrinted>2012-02-16T03:50:00Z</cp:lastPrinted>
  <dcterms:created xsi:type="dcterms:W3CDTF">2012-02-15T11:29:00Z</dcterms:created>
  <dcterms:modified xsi:type="dcterms:W3CDTF">2017-09-27T08:53:00Z</dcterms:modified>
</cp:coreProperties>
</file>